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10A73" w14:textId="77777777" w:rsidR="006B01B3" w:rsidRDefault="006B01B3" w:rsidP="006B01B3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John CRANEFELD</w:t>
      </w:r>
      <w:r>
        <w:rPr>
          <w:rFonts w:cs="Times New Roman"/>
          <w:szCs w:val="24"/>
          <w:lang w:val="en-GB"/>
        </w:rPr>
        <w:t xml:space="preserve">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fl.1473)</w:t>
      </w:r>
    </w:p>
    <w:p w14:paraId="3D8A9A2C" w14:textId="77777777" w:rsidR="006B01B3" w:rsidRDefault="006B01B3" w:rsidP="006B01B3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Walden, Essex. Brasier.</w:t>
      </w:r>
    </w:p>
    <w:p w14:paraId="09494CE6" w14:textId="77777777" w:rsidR="006B01B3" w:rsidRDefault="006B01B3" w:rsidP="006B01B3">
      <w:pPr>
        <w:pStyle w:val="NoSpacing"/>
        <w:jc w:val="both"/>
        <w:rPr>
          <w:rFonts w:cs="Times New Roman"/>
          <w:szCs w:val="24"/>
          <w:lang w:val="en-GB"/>
        </w:rPr>
      </w:pPr>
    </w:p>
    <w:p w14:paraId="5C17CEE6" w14:textId="77777777" w:rsidR="006B01B3" w:rsidRDefault="006B01B3" w:rsidP="006B01B3">
      <w:pPr>
        <w:pStyle w:val="NoSpacing"/>
        <w:jc w:val="both"/>
        <w:rPr>
          <w:rFonts w:cs="Times New Roman"/>
          <w:szCs w:val="24"/>
          <w:lang w:val="en-GB"/>
        </w:rPr>
      </w:pPr>
    </w:p>
    <w:p w14:paraId="18692200" w14:textId="77777777" w:rsidR="006B01B3" w:rsidRDefault="006B01B3" w:rsidP="006B01B3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1473</w:t>
      </w:r>
      <w:r>
        <w:rPr>
          <w:rFonts w:cs="Times New Roman"/>
          <w:szCs w:val="24"/>
          <w:lang w:val="en-GB"/>
        </w:rPr>
        <w:tab/>
        <w:t>George Nunne of Reach, Cambridgeshire(q.v.), brought a plaint of debt against</w:t>
      </w:r>
    </w:p>
    <w:p w14:paraId="144A28AD" w14:textId="77777777" w:rsidR="006B01B3" w:rsidRDefault="006B01B3" w:rsidP="006B01B3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him, William Colyn of Bury </w:t>
      </w:r>
      <w:proofErr w:type="spellStart"/>
      <w:proofErr w:type="gramStart"/>
      <w:r>
        <w:rPr>
          <w:rFonts w:cs="Times New Roman"/>
          <w:szCs w:val="24"/>
          <w:lang w:val="en-GB"/>
        </w:rPr>
        <w:t>St.Edmunds</w:t>
      </w:r>
      <w:proofErr w:type="spellEnd"/>
      <w:proofErr w:type="gramEnd"/>
      <w:r>
        <w:rPr>
          <w:rFonts w:cs="Times New Roman"/>
          <w:szCs w:val="24"/>
          <w:lang w:val="en-GB"/>
        </w:rPr>
        <w:t xml:space="preserve">(q.v.) and William Parkyn of </w:t>
      </w:r>
    </w:p>
    <w:p w14:paraId="7C07440B" w14:textId="77777777" w:rsidR="006B01B3" w:rsidRDefault="006B01B3" w:rsidP="006B01B3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</w:r>
      <w:proofErr w:type="spellStart"/>
      <w:r>
        <w:rPr>
          <w:rFonts w:cs="Times New Roman"/>
          <w:szCs w:val="24"/>
          <w:lang w:val="en-GB"/>
        </w:rPr>
        <w:t>Landwade</w:t>
      </w:r>
      <w:proofErr w:type="spellEnd"/>
      <w:r>
        <w:rPr>
          <w:rFonts w:cs="Times New Roman"/>
          <w:szCs w:val="24"/>
          <w:lang w:val="en-GB"/>
        </w:rPr>
        <w:t>(q.v.).</w:t>
      </w:r>
    </w:p>
    <w:p w14:paraId="3DCA59F9" w14:textId="77777777" w:rsidR="006B01B3" w:rsidRDefault="006B01B3" w:rsidP="006B01B3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9D63F7">
          <w:rPr>
            <w:rStyle w:val="Hyperlink"/>
            <w:rFonts w:cs="Times New Roman"/>
            <w:szCs w:val="24"/>
            <w:lang w:val="en-GB"/>
          </w:rPr>
          <w:t>https://waalt.uh.edu/index.php/IDXCP40no847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16EA8897" w14:textId="77777777" w:rsidR="006B01B3" w:rsidRDefault="006B01B3" w:rsidP="006B01B3">
      <w:pPr>
        <w:pStyle w:val="NoSpacing"/>
        <w:jc w:val="both"/>
        <w:rPr>
          <w:rFonts w:cs="Times New Roman"/>
          <w:szCs w:val="24"/>
          <w:lang w:val="en-GB"/>
        </w:rPr>
      </w:pPr>
    </w:p>
    <w:p w14:paraId="3E86C83F" w14:textId="77777777" w:rsidR="006B01B3" w:rsidRDefault="006B01B3" w:rsidP="006B01B3">
      <w:pPr>
        <w:pStyle w:val="NoSpacing"/>
        <w:jc w:val="both"/>
        <w:rPr>
          <w:rFonts w:cs="Times New Roman"/>
          <w:szCs w:val="24"/>
          <w:lang w:val="en-GB"/>
        </w:rPr>
      </w:pPr>
    </w:p>
    <w:p w14:paraId="53BCE5FD" w14:textId="77777777" w:rsidR="006B01B3" w:rsidRDefault="006B01B3" w:rsidP="006B01B3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18 January 2024</w:t>
      </w:r>
    </w:p>
    <w:p w14:paraId="6332390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614D3" w14:textId="77777777" w:rsidR="006B01B3" w:rsidRDefault="006B01B3" w:rsidP="009139A6">
      <w:r>
        <w:separator/>
      </w:r>
    </w:p>
  </w:endnote>
  <w:endnote w:type="continuationSeparator" w:id="0">
    <w:p w14:paraId="638943C9" w14:textId="77777777" w:rsidR="006B01B3" w:rsidRDefault="006B01B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2B65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0BC9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7776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3C81D" w14:textId="77777777" w:rsidR="006B01B3" w:rsidRDefault="006B01B3" w:rsidP="009139A6">
      <w:r>
        <w:separator/>
      </w:r>
    </w:p>
  </w:footnote>
  <w:footnote w:type="continuationSeparator" w:id="0">
    <w:p w14:paraId="357BA5A9" w14:textId="77777777" w:rsidR="006B01B3" w:rsidRDefault="006B01B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6511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08CF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0096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1B3"/>
    <w:rsid w:val="000666E0"/>
    <w:rsid w:val="002510B7"/>
    <w:rsid w:val="005C130B"/>
    <w:rsid w:val="006B01B3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4214FF"/>
  <w15:chartTrackingRefBased/>
  <w15:docId w15:val="{0D0E5940-15BB-413F-873F-87018F9A3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B01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84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2024-01-19T10:41:00Z</dcterms:created>
  <dcterms:modified xsi:type="dcterms:W3CDTF">2024-01-19T10:42:00Z</dcterms:modified>
</cp:coreProperties>
</file>